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B38CD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Dame Ellen PORTYNGTON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d.1457-8)</w:t>
      </w:r>
    </w:p>
    <w:p w14:paraId="548EBA0F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84A406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95341A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John, Justice of the King’s Bench.    (W.Y.R. p.131)</w:t>
      </w:r>
    </w:p>
    <w:p w14:paraId="37FC8C96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A1761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FC99F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Nov.1457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25F68319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Apr.1458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7D10219B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63B1B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766822" w14:textId="77777777" w:rsidR="00D523B9" w:rsidRDefault="00D523B9" w:rsidP="00D52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2E0FD9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195E4" w14:textId="77777777" w:rsidR="00D523B9" w:rsidRDefault="00D523B9" w:rsidP="009139A6">
      <w:r>
        <w:separator/>
      </w:r>
    </w:p>
  </w:endnote>
  <w:endnote w:type="continuationSeparator" w:id="0">
    <w:p w14:paraId="03958BAA" w14:textId="77777777" w:rsidR="00D523B9" w:rsidRDefault="00D523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995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6DB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AF6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1C81B" w14:textId="77777777" w:rsidR="00D523B9" w:rsidRDefault="00D523B9" w:rsidP="009139A6">
      <w:r>
        <w:separator/>
      </w:r>
    </w:p>
  </w:footnote>
  <w:footnote w:type="continuationSeparator" w:id="0">
    <w:p w14:paraId="5074FB88" w14:textId="77777777" w:rsidR="00D523B9" w:rsidRDefault="00D523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498F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7D1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E4F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3B9"/>
    <w:rsid w:val="000666E0"/>
    <w:rsid w:val="002510B7"/>
    <w:rsid w:val="005C130B"/>
    <w:rsid w:val="00826F5C"/>
    <w:rsid w:val="009139A6"/>
    <w:rsid w:val="009448BB"/>
    <w:rsid w:val="00A3176C"/>
    <w:rsid w:val="00BA00AB"/>
    <w:rsid w:val="00D523B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73A90"/>
  <w15:chartTrackingRefBased/>
  <w15:docId w15:val="{6CCE631B-BC7F-48C5-BD96-C49D7FF3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2021-04-09T11:11:00Z</dcterms:created>
  <dcterms:modified xsi:type="dcterms:W3CDTF">2021-04-09T11:11:00Z</dcterms:modified>
</cp:coreProperties>
</file>